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3A5" w:rsidRPr="00E45385" w:rsidRDefault="00BD33A5" w:rsidP="00AB1EC1">
      <w:pPr>
        <w:tabs>
          <w:tab w:val="left" w:pos="1260"/>
        </w:tabs>
        <w:jc w:val="center"/>
        <w:rPr>
          <w:b/>
          <w:bCs/>
          <w:sz w:val="28"/>
          <w:szCs w:val="28"/>
          <w:u w:val="single"/>
        </w:rPr>
      </w:pPr>
      <w:r w:rsidRPr="00E45385">
        <w:rPr>
          <w:b/>
          <w:bCs/>
          <w:sz w:val="28"/>
          <w:szCs w:val="28"/>
        </w:rPr>
        <w:t>Решение 4</w:t>
      </w:r>
      <w:r>
        <w:rPr>
          <w:b/>
          <w:bCs/>
          <w:sz w:val="28"/>
          <w:szCs w:val="28"/>
        </w:rPr>
        <w:t>7</w:t>
      </w:r>
      <w:r w:rsidRPr="00E45385">
        <w:rPr>
          <w:b/>
          <w:bCs/>
          <w:sz w:val="28"/>
          <w:szCs w:val="28"/>
        </w:rPr>
        <w:t>/</w:t>
      </w:r>
      <w:r>
        <w:rPr>
          <w:b/>
          <w:bCs/>
          <w:sz w:val="28"/>
          <w:szCs w:val="28"/>
        </w:rPr>
        <w:t>3</w:t>
      </w:r>
    </w:p>
    <w:p w:rsidR="00BD33A5" w:rsidRPr="00E45385" w:rsidRDefault="00BD33A5" w:rsidP="0025585A">
      <w:pPr>
        <w:jc w:val="center"/>
        <w:rPr>
          <w:b/>
          <w:bCs/>
          <w:sz w:val="28"/>
          <w:szCs w:val="28"/>
        </w:rPr>
      </w:pPr>
      <w:r w:rsidRPr="00E45385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7</w:t>
      </w:r>
      <w:r w:rsidRPr="00E45385">
        <w:rPr>
          <w:b/>
          <w:bCs/>
          <w:sz w:val="28"/>
          <w:szCs w:val="28"/>
        </w:rPr>
        <w:t>-й сессии Совета местного самоуправления</w:t>
      </w:r>
    </w:p>
    <w:p w:rsidR="00BD33A5" w:rsidRPr="00E45385" w:rsidRDefault="00BD33A5" w:rsidP="0025585A">
      <w:pPr>
        <w:jc w:val="center"/>
        <w:rPr>
          <w:b/>
          <w:bCs/>
          <w:sz w:val="28"/>
          <w:szCs w:val="28"/>
        </w:rPr>
      </w:pPr>
      <w:r w:rsidRPr="00E45385">
        <w:rPr>
          <w:b/>
          <w:bCs/>
          <w:sz w:val="28"/>
          <w:szCs w:val="28"/>
        </w:rPr>
        <w:t xml:space="preserve">Эльбрусского </w:t>
      </w:r>
      <w:r>
        <w:rPr>
          <w:b/>
          <w:bCs/>
          <w:sz w:val="28"/>
          <w:szCs w:val="28"/>
        </w:rPr>
        <w:t xml:space="preserve">муниципального </w:t>
      </w:r>
      <w:r w:rsidRPr="00E45385">
        <w:rPr>
          <w:b/>
          <w:bCs/>
          <w:sz w:val="28"/>
          <w:szCs w:val="28"/>
        </w:rPr>
        <w:t>района</w:t>
      </w:r>
    </w:p>
    <w:p w:rsidR="00BD33A5" w:rsidRPr="00E45385" w:rsidRDefault="00BD33A5" w:rsidP="0025585A">
      <w:pPr>
        <w:jc w:val="center"/>
        <w:rPr>
          <w:b/>
          <w:bCs/>
          <w:sz w:val="28"/>
          <w:szCs w:val="28"/>
        </w:rPr>
      </w:pPr>
      <w:r w:rsidRPr="00E45385">
        <w:rPr>
          <w:b/>
          <w:bCs/>
          <w:sz w:val="28"/>
          <w:szCs w:val="28"/>
        </w:rPr>
        <w:t>Кабардино-Балкарской Республики</w:t>
      </w:r>
    </w:p>
    <w:p w:rsidR="00BD33A5" w:rsidRPr="00E45385" w:rsidRDefault="00BD33A5" w:rsidP="0025585A">
      <w:pPr>
        <w:jc w:val="center"/>
        <w:rPr>
          <w:b/>
          <w:bCs/>
          <w:sz w:val="28"/>
          <w:szCs w:val="28"/>
        </w:rPr>
      </w:pPr>
    </w:p>
    <w:p w:rsidR="00BD33A5" w:rsidRPr="00E45385" w:rsidRDefault="00BD33A5" w:rsidP="0025585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 декабря 2</w:t>
      </w:r>
      <w:r w:rsidRPr="00E45385">
        <w:rPr>
          <w:b/>
          <w:bCs/>
          <w:sz w:val="28"/>
          <w:szCs w:val="28"/>
        </w:rPr>
        <w:t>011</w:t>
      </w:r>
      <w:r>
        <w:rPr>
          <w:b/>
          <w:bCs/>
          <w:sz w:val="28"/>
          <w:szCs w:val="28"/>
        </w:rPr>
        <w:t xml:space="preserve"> </w:t>
      </w:r>
      <w:r w:rsidRPr="00E45385">
        <w:rPr>
          <w:b/>
          <w:bCs/>
          <w:sz w:val="28"/>
          <w:szCs w:val="28"/>
        </w:rPr>
        <w:t>г. Тырныауз</w:t>
      </w:r>
    </w:p>
    <w:p w:rsidR="00BD33A5" w:rsidRPr="00E21122" w:rsidRDefault="00BD33A5" w:rsidP="001A68E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с</w:t>
      </w:r>
      <w:r w:rsidRPr="00E21122">
        <w:rPr>
          <w:b/>
          <w:bCs/>
          <w:sz w:val="28"/>
          <w:szCs w:val="28"/>
        </w:rPr>
        <w:t>оздани</w:t>
      </w:r>
      <w:r>
        <w:rPr>
          <w:b/>
          <w:bCs/>
          <w:sz w:val="28"/>
          <w:szCs w:val="28"/>
        </w:rPr>
        <w:t>и</w:t>
      </w:r>
      <w:r w:rsidRPr="00E21122">
        <w:rPr>
          <w:b/>
          <w:bCs/>
          <w:sz w:val="28"/>
          <w:szCs w:val="28"/>
        </w:rPr>
        <w:t xml:space="preserve"> муниципальных казенных учреждений</w:t>
      </w:r>
    </w:p>
    <w:p w:rsidR="00BD33A5" w:rsidRPr="00E21122" w:rsidRDefault="00BD33A5" w:rsidP="001A68E7">
      <w:pPr>
        <w:jc w:val="both"/>
        <w:rPr>
          <w:b/>
          <w:bCs/>
          <w:sz w:val="28"/>
          <w:szCs w:val="28"/>
        </w:rPr>
      </w:pPr>
      <w:r w:rsidRPr="00E21122">
        <w:rPr>
          <w:b/>
          <w:bCs/>
          <w:sz w:val="28"/>
          <w:szCs w:val="28"/>
        </w:rPr>
        <w:t xml:space="preserve">путем изменения типа существующих </w:t>
      </w:r>
    </w:p>
    <w:p w:rsidR="00BD33A5" w:rsidRPr="00E21122" w:rsidRDefault="00BD33A5" w:rsidP="001A68E7">
      <w:pPr>
        <w:jc w:val="both"/>
        <w:rPr>
          <w:b/>
          <w:bCs/>
          <w:sz w:val="28"/>
          <w:szCs w:val="28"/>
        </w:rPr>
      </w:pPr>
      <w:r w:rsidRPr="00E21122">
        <w:rPr>
          <w:b/>
          <w:bCs/>
          <w:sz w:val="28"/>
          <w:szCs w:val="28"/>
        </w:rPr>
        <w:t>муниципальных учреждений</w:t>
      </w:r>
    </w:p>
    <w:p w:rsidR="00BD33A5" w:rsidRDefault="00BD33A5" w:rsidP="001A68E7">
      <w:pPr>
        <w:jc w:val="right"/>
      </w:pPr>
    </w:p>
    <w:p w:rsidR="00BD33A5" w:rsidRDefault="00BD33A5" w:rsidP="001A68E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D19F7">
        <w:rPr>
          <w:rFonts w:ascii="Times New Roman" w:hAnsi="Times New Roman" w:cs="Times New Roman"/>
          <w:sz w:val="28"/>
          <w:szCs w:val="28"/>
        </w:rPr>
        <w:t>В целях реализации отдельных положений Федерального закона от 8 мая 2010 года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в соответствии с Федеральным законом от 6 октября 20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D19F7">
        <w:rPr>
          <w:rFonts w:ascii="Times New Roman" w:hAnsi="Times New Roman" w:cs="Times New Roman"/>
          <w:sz w:val="28"/>
          <w:szCs w:val="28"/>
        </w:rPr>
        <w:t>3 года №131-ФЗ «Об общих принципах организации местного самоуправления», пунктом 5 статьи 56  главы 6  Устава  Эльбрусского муниципального района (в редакции от 18.03.20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D19F7">
        <w:rPr>
          <w:rFonts w:ascii="Times New Roman" w:hAnsi="Times New Roman" w:cs="Times New Roman"/>
          <w:sz w:val="28"/>
          <w:szCs w:val="28"/>
        </w:rPr>
        <w:t>9 года №14/11),</w:t>
      </w:r>
      <w:r>
        <w:rPr>
          <w:rFonts w:ascii="Times New Roman" w:hAnsi="Times New Roman" w:cs="Times New Roman"/>
          <w:sz w:val="28"/>
          <w:szCs w:val="28"/>
        </w:rPr>
        <w:t xml:space="preserve"> совет местного самоуправления </w:t>
      </w:r>
      <w:r w:rsidRPr="00BD19F7"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решил</w:t>
      </w:r>
      <w:r w:rsidRPr="00BD19F7">
        <w:rPr>
          <w:rFonts w:ascii="Times New Roman" w:hAnsi="Times New Roman" w:cs="Times New Roman"/>
          <w:sz w:val="28"/>
          <w:szCs w:val="28"/>
        </w:rPr>
        <w:t>:</w:t>
      </w:r>
    </w:p>
    <w:p w:rsidR="00BD33A5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362C7">
        <w:rPr>
          <w:sz w:val="28"/>
          <w:szCs w:val="28"/>
        </w:rPr>
        <w:t>Создать, путем изменения типа</w:t>
      </w:r>
      <w:r>
        <w:rPr>
          <w:sz w:val="28"/>
          <w:szCs w:val="28"/>
        </w:rPr>
        <w:t xml:space="preserve"> существующих </w:t>
      </w:r>
      <w:r w:rsidRPr="000362C7">
        <w:rPr>
          <w:sz w:val="28"/>
          <w:szCs w:val="28"/>
        </w:rPr>
        <w:t>муниципальных бюджетных учреждений, муниципальные казенные учреждения Эл</w:t>
      </w:r>
      <w:r>
        <w:rPr>
          <w:sz w:val="28"/>
          <w:szCs w:val="28"/>
        </w:rPr>
        <w:t>ьбрусского муниципального района</w:t>
      </w:r>
      <w:r w:rsidRPr="000362C7">
        <w:rPr>
          <w:sz w:val="28"/>
          <w:szCs w:val="28"/>
        </w:rPr>
        <w:t>:</w:t>
      </w:r>
    </w:p>
    <w:p w:rsidR="00BD33A5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 учреждение «Совет местного самоуправления» Эльбрусского  муниципального района Кабардино-Балкарской Республики, </w:t>
      </w:r>
      <w:r w:rsidRPr="000362C7">
        <w:rPr>
          <w:sz w:val="28"/>
          <w:szCs w:val="28"/>
        </w:rPr>
        <w:t>путем изменения типа</w:t>
      </w:r>
      <w:r>
        <w:rPr>
          <w:sz w:val="28"/>
          <w:szCs w:val="28"/>
        </w:rPr>
        <w:t xml:space="preserve"> существующего Муниципального учреждения «Совет местного самоуправления Эльбрусского муниципального района» Кабардино-Балкарской Республики, </w:t>
      </w:r>
      <w:r w:rsidRPr="000362C7">
        <w:rPr>
          <w:sz w:val="28"/>
          <w:szCs w:val="28"/>
        </w:rPr>
        <w:t xml:space="preserve"> сохранив </w:t>
      </w:r>
      <w:r>
        <w:rPr>
          <w:sz w:val="28"/>
          <w:szCs w:val="28"/>
        </w:rPr>
        <w:t>его</w:t>
      </w:r>
      <w:r w:rsidRPr="000362C7">
        <w:rPr>
          <w:sz w:val="28"/>
          <w:szCs w:val="28"/>
        </w:rPr>
        <w:t xml:space="preserve"> основную цель деятельности и предельную штатную численность</w:t>
      </w:r>
      <w:r>
        <w:rPr>
          <w:sz w:val="28"/>
          <w:szCs w:val="28"/>
        </w:rPr>
        <w:t>;</w:t>
      </w:r>
    </w:p>
    <w:p w:rsidR="00BD33A5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Местная администрация Эльбрусского муниципального района</w:t>
      </w:r>
      <w:r w:rsidRPr="00B642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Кабардино-Балкарской Республики, </w:t>
      </w:r>
      <w:r w:rsidRPr="000362C7">
        <w:rPr>
          <w:sz w:val="28"/>
          <w:szCs w:val="28"/>
        </w:rPr>
        <w:t>путем изменения типа</w:t>
      </w:r>
      <w:r>
        <w:rPr>
          <w:sz w:val="28"/>
          <w:szCs w:val="28"/>
        </w:rPr>
        <w:t xml:space="preserve"> существующего Местная администрация Эльбрусского муниципального района, </w:t>
      </w:r>
      <w:r w:rsidRPr="000362C7">
        <w:rPr>
          <w:sz w:val="28"/>
          <w:szCs w:val="28"/>
        </w:rPr>
        <w:t xml:space="preserve">сохранив </w:t>
      </w:r>
      <w:r>
        <w:rPr>
          <w:sz w:val="28"/>
          <w:szCs w:val="28"/>
        </w:rPr>
        <w:t>его</w:t>
      </w:r>
      <w:r w:rsidRPr="000362C7">
        <w:rPr>
          <w:sz w:val="28"/>
          <w:szCs w:val="28"/>
        </w:rPr>
        <w:t xml:space="preserve"> основную цель деятельности и предельную штатную численность</w:t>
      </w:r>
      <w:r>
        <w:rPr>
          <w:sz w:val="28"/>
          <w:szCs w:val="28"/>
        </w:rPr>
        <w:t xml:space="preserve">; </w:t>
      </w:r>
    </w:p>
    <w:p w:rsidR="00BD33A5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учреждение «Управление финансами Эльбрусского муниципального района» Кабардино-Балкарской Республики, </w:t>
      </w:r>
      <w:r w:rsidRPr="000362C7">
        <w:rPr>
          <w:sz w:val="28"/>
          <w:szCs w:val="28"/>
        </w:rPr>
        <w:t>путем изменения типа</w:t>
      </w:r>
      <w:r>
        <w:rPr>
          <w:sz w:val="28"/>
          <w:szCs w:val="28"/>
        </w:rPr>
        <w:t xml:space="preserve"> существующего Муниципального учреждения «Управление финансами Эльбрусского муниципального района», </w:t>
      </w:r>
      <w:r w:rsidRPr="000362C7">
        <w:rPr>
          <w:sz w:val="28"/>
          <w:szCs w:val="28"/>
        </w:rPr>
        <w:t xml:space="preserve">сохранив </w:t>
      </w:r>
      <w:r>
        <w:rPr>
          <w:sz w:val="28"/>
          <w:szCs w:val="28"/>
        </w:rPr>
        <w:t>его</w:t>
      </w:r>
      <w:r w:rsidRPr="000362C7">
        <w:rPr>
          <w:sz w:val="28"/>
          <w:szCs w:val="28"/>
        </w:rPr>
        <w:t xml:space="preserve"> основную цель деятельности и предельную штатную численность</w:t>
      </w:r>
      <w:r>
        <w:rPr>
          <w:sz w:val="28"/>
          <w:szCs w:val="28"/>
        </w:rPr>
        <w:t>;</w:t>
      </w:r>
    </w:p>
    <w:p w:rsidR="00BD33A5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 учреждение «Управление культуры Эльбрусского муниципального района» Кабардино-Балкарской Республики, </w:t>
      </w:r>
      <w:r w:rsidRPr="000362C7">
        <w:rPr>
          <w:sz w:val="28"/>
          <w:szCs w:val="28"/>
        </w:rPr>
        <w:t>путем изменения типа</w:t>
      </w:r>
      <w:r>
        <w:rPr>
          <w:sz w:val="28"/>
          <w:szCs w:val="28"/>
        </w:rPr>
        <w:t xml:space="preserve"> существующего Муниципального учреждения «Управление культуры администрации Эльбрусского муниципального района», </w:t>
      </w:r>
      <w:r w:rsidRPr="000362C7">
        <w:rPr>
          <w:sz w:val="28"/>
          <w:szCs w:val="28"/>
        </w:rPr>
        <w:t xml:space="preserve">сохранив </w:t>
      </w:r>
      <w:r>
        <w:rPr>
          <w:sz w:val="28"/>
          <w:szCs w:val="28"/>
        </w:rPr>
        <w:t>его</w:t>
      </w:r>
      <w:r w:rsidRPr="000362C7">
        <w:rPr>
          <w:sz w:val="28"/>
          <w:szCs w:val="28"/>
        </w:rPr>
        <w:t xml:space="preserve"> основную цель деятельности и предельную штатную численность</w:t>
      </w:r>
      <w:r>
        <w:rPr>
          <w:sz w:val="28"/>
          <w:szCs w:val="28"/>
        </w:rPr>
        <w:t xml:space="preserve">; </w:t>
      </w:r>
    </w:p>
    <w:p w:rsidR="00BD33A5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учреждение «Управление образования Эльбрусского муниципального района» Кабардино-Балкарской Республики, </w:t>
      </w:r>
      <w:r w:rsidRPr="000362C7">
        <w:rPr>
          <w:sz w:val="28"/>
          <w:szCs w:val="28"/>
        </w:rPr>
        <w:t>путем изменения типа</w:t>
      </w:r>
      <w:r>
        <w:rPr>
          <w:sz w:val="28"/>
          <w:szCs w:val="28"/>
        </w:rPr>
        <w:t xml:space="preserve"> существующего Муниципального учреждения «Управление образования» администрации Эльбрусского района, </w:t>
      </w:r>
      <w:r w:rsidRPr="000362C7">
        <w:rPr>
          <w:sz w:val="28"/>
          <w:szCs w:val="28"/>
        </w:rPr>
        <w:t xml:space="preserve"> сохранив </w:t>
      </w:r>
      <w:r>
        <w:rPr>
          <w:sz w:val="28"/>
          <w:szCs w:val="28"/>
        </w:rPr>
        <w:t>его</w:t>
      </w:r>
      <w:r w:rsidRPr="000362C7">
        <w:rPr>
          <w:sz w:val="28"/>
          <w:szCs w:val="28"/>
        </w:rPr>
        <w:t xml:space="preserve"> основную цель деятельности и предельную штатную численность</w:t>
      </w:r>
      <w:r>
        <w:rPr>
          <w:sz w:val="28"/>
          <w:szCs w:val="28"/>
        </w:rPr>
        <w:t xml:space="preserve">; </w:t>
      </w:r>
    </w:p>
    <w:p w:rsidR="00BD33A5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учреждение «Комитет по управлению муниципальным имуществом Эльбрусского муниципального района» Кабардино-Балкарской Республики, </w:t>
      </w:r>
      <w:r w:rsidRPr="000362C7">
        <w:rPr>
          <w:sz w:val="28"/>
          <w:szCs w:val="28"/>
        </w:rPr>
        <w:t>путем изменения типа</w:t>
      </w:r>
      <w:r>
        <w:rPr>
          <w:sz w:val="28"/>
          <w:szCs w:val="28"/>
        </w:rPr>
        <w:t xml:space="preserve"> существующего Комитет по управлению муниципальным имуществом Эльбрусского района,</w:t>
      </w:r>
      <w:r w:rsidRPr="000362C7">
        <w:rPr>
          <w:sz w:val="28"/>
          <w:szCs w:val="28"/>
        </w:rPr>
        <w:t xml:space="preserve"> сохранив </w:t>
      </w:r>
      <w:r>
        <w:rPr>
          <w:sz w:val="28"/>
          <w:szCs w:val="28"/>
        </w:rPr>
        <w:t>его</w:t>
      </w:r>
      <w:r w:rsidRPr="000362C7">
        <w:rPr>
          <w:sz w:val="28"/>
          <w:szCs w:val="28"/>
        </w:rPr>
        <w:t xml:space="preserve"> основную цель деятельности и предельную штатную численность</w:t>
      </w:r>
      <w:r>
        <w:rPr>
          <w:sz w:val="28"/>
          <w:szCs w:val="28"/>
        </w:rPr>
        <w:t xml:space="preserve">; </w:t>
      </w:r>
    </w:p>
    <w:p w:rsidR="00BD33A5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учреждение «Комитет по делам молодежи, физической культуре и туризму Эльбрусского муниципального района» Кабардино-Балкарской Республики, </w:t>
      </w:r>
      <w:r w:rsidRPr="000362C7">
        <w:rPr>
          <w:sz w:val="28"/>
          <w:szCs w:val="28"/>
        </w:rPr>
        <w:t>путем изменения типа</w:t>
      </w:r>
      <w:r>
        <w:rPr>
          <w:sz w:val="28"/>
          <w:szCs w:val="28"/>
        </w:rPr>
        <w:t xml:space="preserve"> существующего Комитет по делам молодежи, физической культуре и туризму Эльбрусского района, </w:t>
      </w:r>
      <w:r w:rsidRPr="000362C7">
        <w:rPr>
          <w:sz w:val="28"/>
          <w:szCs w:val="28"/>
        </w:rPr>
        <w:t xml:space="preserve">сохранив </w:t>
      </w:r>
      <w:r>
        <w:rPr>
          <w:sz w:val="28"/>
          <w:szCs w:val="28"/>
        </w:rPr>
        <w:t>его</w:t>
      </w:r>
      <w:r w:rsidRPr="000362C7">
        <w:rPr>
          <w:sz w:val="28"/>
          <w:szCs w:val="28"/>
        </w:rPr>
        <w:t xml:space="preserve"> основную цель деятельности и предельную штатную численность</w:t>
      </w:r>
      <w:r>
        <w:rPr>
          <w:sz w:val="28"/>
          <w:szCs w:val="28"/>
        </w:rPr>
        <w:t xml:space="preserve">; </w:t>
      </w:r>
    </w:p>
    <w:p w:rsidR="00BD33A5" w:rsidRPr="000A0166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>2. Исполнительным органам Эльбрусского муниципального района (управления,  комитеты) внести изменения в уставы, в соответствии с статьями 39,41 главы 8 «Положения о бюджетном устройстве и бюджетном процессе в Эльбрусском муниципальном районе» утвержденный решением сессии Совета местного самоуправления Эльбрусского муниципального района от 28.12.2008 года №12/7.</w:t>
      </w:r>
    </w:p>
    <w:p w:rsidR="00BD33A5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>3. В срок до 31 декабря 2011 года обеспечить внесение изменений в уставы подведомственных им муниципальных учреждений Эльбрусского муниципального района, а также осуществить иные мероприятия, связанные с их созданием.</w:t>
      </w:r>
    </w:p>
    <w:p w:rsidR="00BD33A5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сессии вступает в силу со дня его принятия.</w:t>
      </w:r>
    </w:p>
    <w:p w:rsidR="00BD33A5" w:rsidRDefault="00BD33A5" w:rsidP="001A68E7">
      <w:pPr>
        <w:jc w:val="both"/>
        <w:rPr>
          <w:sz w:val="28"/>
          <w:szCs w:val="28"/>
        </w:rPr>
      </w:pPr>
      <w:r>
        <w:rPr>
          <w:sz w:val="28"/>
          <w:szCs w:val="28"/>
        </w:rPr>
        <w:t>5. Опубликовать решение в газете «Эльбрусские новости».</w:t>
      </w:r>
    </w:p>
    <w:p w:rsidR="00BD33A5" w:rsidRDefault="00BD33A5" w:rsidP="0025585A">
      <w:pPr>
        <w:jc w:val="both"/>
        <w:rPr>
          <w:b/>
          <w:bCs/>
          <w:sz w:val="28"/>
          <w:szCs w:val="28"/>
        </w:rPr>
      </w:pPr>
    </w:p>
    <w:p w:rsidR="00BD33A5" w:rsidRPr="00E45385" w:rsidRDefault="00BD33A5" w:rsidP="0025585A">
      <w:pPr>
        <w:jc w:val="both"/>
        <w:rPr>
          <w:b/>
          <w:bCs/>
          <w:sz w:val="28"/>
          <w:szCs w:val="28"/>
        </w:rPr>
      </w:pPr>
    </w:p>
    <w:p w:rsidR="00BD33A5" w:rsidRDefault="00BD33A5" w:rsidP="00A95AA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Эльбрусского Муниципального района</w:t>
      </w:r>
    </w:p>
    <w:p w:rsidR="00BD33A5" w:rsidRDefault="00BD33A5" w:rsidP="00A95AA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68A9">
        <w:rPr>
          <w:rFonts w:ascii="Times New Roman" w:hAnsi="Times New Roman" w:cs="Times New Roman"/>
          <w:b/>
          <w:bCs/>
          <w:sz w:val="28"/>
          <w:szCs w:val="28"/>
        </w:rPr>
        <w:t xml:space="preserve">И.М. Отаров </w:t>
      </w:r>
    </w:p>
    <w:sectPr w:rsidR="00BD33A5" w:rsidSect="00AB1EC1">
      <w:pgSz w:w="11906" w:h="16838"/>
      <w:pgMar w:top="510" w:right="289" w:bottom="34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7141"/>
    <w:multiLevelType w:val="hybridMultilevel"/>
    <w:tmpl w:val="FE244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22449"/>
    <w:multiLevelType w:val="hybridMultilevel"/>
    <w:tmpl w:val="6130D43A"/>
    <w:lvl w:ilvl="0" w:tplc="53C636B6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ascii="Times New Roman" w:hAnsi="Times New Roman" w:cs="Times New Roman"/>
      </w:rPr>
    </w:lvl>
  </w:abstractNum>
  <w:abstractNum w:abstractNumId="2">
    <w:nsid w:val="30655D0E"/>
    <w:multiLevelType w:val="hybridMultilevel"/>
    <w:tmpl w:val="7916C42C"/>
    <w:lvl w:ilvl="0" w:tplc="6784D192">
      <w:start w:val="1"/>
      <w:numFmt w:val="bullet"/>
      <w:lvlText w:val=""/>
      <w:lvlJc w:val="left"/>
      <w:pPr>
        <w:tabs>
          <w:tab w:val="num" w:pos="630"/>
        </w:tabs>
        <w:ind w:left="630" w:hanging="450"/>
      </w:pPr>
      <w:rPr>
        <w:rFonts w:ascii="Wingdings" w:hAnsi="Wingdings" w:cs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cs="Wingdings" w:hint="default"/>
      </w:rPr>
    </w:lvl>
  </w:abstractNum>
  <w:abstractNum w:abstractNumId="3">
    <w:nsid w:val="310E1658"/>
    <w:multiLevelType w:val="hybridMultilevel"/>
    <w:tmpl w:val="A80C5C1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4">
    <w:nsid w:val="35F1101D"/>
    <w:multiLevelType w:val="hybridMultilevel"/>
    <w:tmpl w:val="7BACFC36"/>
    <w:lvl w:ilvl="0" w:tplc="7F06ACFA">
      <w:start w:val="1"/>
      <w:numFmt w:val="decimal"/>
      <w:lvlText w:val="%1."/>
      <w:lvlJc w:val="left"/>
      <w:pPr>
        <w:tabs>
          <w:tab w:val="num" w:pos="2370"/>
        </w:tabs>
        <w:ind w:left="2370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496E3BEF"/>
    <w:multiLevelType w:val="hybridMultilevel"/>
    <w:tmpl w:val="10B094B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58FB6964"/>
    <w:multiLevelType w:val="hybridMultilevel"/>
    <w:tmpl w:val="0D4218C4"/>
    <w:lvl w:ilvl="0" w:tplc="E85CC16E">
      <w:start w:val="1"/>
      <w:numFmt w:val="decimal"/>
      <w:lvlText w:val="%1."/>
      <w:lvlJc w:val="left"/>
      <w:pPr>
        <w:tabs>
          <w:tab w:val="num" w:pos="2280"/>
        </w:tabs>
        <w:ind w:left="228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432"/>
    <w:rsid w:val="000112E1"/>
    <w:rsid w:val="000113CC"/>
    <w:rsid w:val="000125B0"/>
    <w:rsid w:val="0001365D"/>
    <w:rsid w:val="00017CEC"/>
    <w:rsid w:val="00033BEA"/>
    <w:rsid w:val="000362C7"/>
    <w:rsid w:val="000379E2"/>
    <w:rsid w:val="00041F0A"/>
    <w:rsid w:val="00042A65"/>
    <w:rsid w:val="00063308"/>
    <w:rsid w:val="0007144D"/>
    <w:rsid w:val="00071C23"/>
    <w:rsid w:val="00082B57"/>
    <w:rsid w:val="00094C33"/>
    <w:rsid w:val="000971C0"/>
    <w:rsid w:val="000A0166"/>
    <w:rsid w:val="000A3E46"/>
    <w:rsid w:val="000A5686"/>
    <w:rsid w:val="000B0576"/>
    <w:rsid w:val="000D0363"/>
    <w:rsid w:val="000D59FE"/>
    <w:rsid w:val="000D68A9"/>
    <w:rsid w:val="000F3594"/>
    <w:rsid w:val="000F3917"/>
    <w:rsid w:val="000F6161"/>
    <w:rsid w:val="00113A60"/>
    <w:rsid w:val="00113AB5"/>
    <w:rsid w:val="001152F1"/>
    <w:rsid w:val="00116AC2"/>
    <w:rsid w:val="001217E3"/>
    <w:rsid w:val="001219BE"/>
    <w:rsid w:val="00140BFE"/>
    <w:rsid w:val="00150E43"/>
    <w:rsid w:val="00156756"/>
    <w:rsid w:val="00183753"/>
    <w:rsid w:val="00183EE8"/>
    <w:rsid w:val="00184A82"/>
    <w:rsid w:val="00195DC1"/>
    <w:rsid w:val="001A4AF1"/>
    <w:rsid w:val="001A68E7"/>
    <w:rsid w:val="001B3852"/>
    <w:rsid w:val="001C2D29"/>
    <w:rsid w:val="001D3278"/>
    <w:rsid w:val="001D4B42"/>
    <w:rsid w:val="001D56B7"/>
    <w:rsid w:val="001E4FFB"/>
    <w:rsid w:val="001E6106"/>
    <w:rsid w:val="001F18EC"/>
    <w:rsid w:val="0020200D"/>
    <w:rsid w:val="002228FE"/>
    <w:rsid w:val="00232FB9"/>
    <w:rsid w:val="002341C7"/>
    <w:rsid w:val="002353D8"/>
    <w:rsid w:val="0024577F"/>
    <w:rsid w:val="00252DAC"/>
    <w:rsid w:val="0025585A"/>
    <w:rsid w:val="00255BDD"/>
    <w:rsid w:val="00263095"/>
    <w:rsid w:val="00265FFE"/>
    <w:rsid w:val="00267FDE"/>
    <w:rsid w:val="00290A8E"/>
    <w:rsid w:val="00290E29"/>
    <w:rsid w:val="00294D5B"/>
    <w:rsid w:val="002A2DF8"/>
    <w:rsid w:val="002A4729"/>
    <w:rsid w:val="002A5CFC"/>
    <w:rsid w:val="002A63AD"/>
    <w:rsid w:val="002B1DA1"/>
    <w:rsid w:val="002B35ED"/>
    <w:rsid w:val="002B77B7"/>
    <w:rsid w:val="002C3E91"/>
    <w:rsid w:val="002D145F"/>
    <w:rsid w:val="002E1A7F"/>
    <w:rsid w:val="002E1D11"/>
    <w:rsid w:val="002E2458"/>
    <w:rsid w:val="002F06E3"/>
    <w:rsid w:val="002F6F39"/>
    <w:rsid w:val="002F7B64"/>
    <w:rsid w:val="003129DA"/>
    <w:rsid w:val="0031570A"/>
    <w:rsid w:val="00325E86"/>
    <w:rsid w:val="0033133A"/>
    <w:rsid w:val="00341FDA"/>
    <w:rsid w:val="0034216C"/>
    <w:rsid w:val="00350035"/>
    <w:rsid w:val="0035059A"/>
    <w:rsid w:val="0035233D"/>
    <w:rsid w:val="0036255F"/>
    <w:rsid w:val="00365429"/>
    <w:rsid w:val="00370781"/>
    <w:rsid w:val="00373771"/>
    <w:rsid w:val="003824E8"/>
    <w:rsid w:val="00386E38"/>
    <w:rsid w:val="00397C3E"/>
    <w:rsid w:val="003B1A25"/>
    <w:rsid w:val="003C455D"/>
    <w:rsid w:val="003C550B"/>
    <w:rsid w:val="003D3690"/>
    <w:rsid w:val="003D63D7"/>
    <w:rsid w:val="003E1F84"/>
    <w:rsid w:val="003E7E62"/>
    <w:rsid w:val="00402A68"/>
    <w:rsid w:val="004106BA"/>
    <w:rsid w:val="00417E80"/>
    <w:rsid w:val="00435462"/>
    <w:rsid w:val="004503E5"/>
    <w:rsid w:val="004512D4"/>
    <w:rsid w:val="004712AE"/>
    <w:rsid w:val="004743F6"/>
    <w:rsid w:val="0049423A"/>
    <w:rsid w:val="00495F2C"/>
    <w:rsid w:val="004A3FF3"/>
    <w:rsid w:val="004A73A7"/>
    <w:rsid w:val="004C4D64"/>
    <w:rsid w:val="004C65DF"/>
    <w:rsid w:val="004D1921"/>
    <w:rsid w:val="004D22E1"/>
    <w:rsid w:val="004D4C8B"/>
    <w:rsid w:val="004E421A"/>
    <w:rsid w:val="004F6BE8"/>
    <w:rsid w:val="0050025A"/>
    <w:rsid w:val="00504033"/>
    <w:rsid w:val="00504E35"/>
    <w:rsid w:val="0050684D"/>
    <w:rsid w:val="00512036"/>
    <w:rsid w:val="005233F8"/>
    <w:rsid w:val="005413DF"/>
    <w:rsid w:val="00544875"/>
    <w:rsid w:val="005450B5"/>
    <w:rsid w:val="005557C2"/>
    <w:rsid w:val="00584898"/>
    <w:rsid w:val="00594956"/>
    <w:rsid w:val="005A449A"/>
    <w:rsid w:val="005A4722"/>
    <w:rsid w:val="005B2856"/>
    <w:rsid w:val="005E1D7A"/>
    <w:rsid w:val="005E4CAE"/>
    <w:rsid w:val="005F5348"/>
    <w:rsid w:val="006028BC"/>
    <w:rsid w:val="00603EE4"/>
    <w:rsid w:val="00607D01"/>
    <w:rsid w:val="00610504"/>
    <w:rsid w:val="006173C9"/>
    <w:rsid w:val="00617652"/>
    <w:rsid w:val="006232F8"/>
    <w:rsid w:val="006244C6"/>
    <w:rsid w:val="00625309"/>
    <w:rsid w:val="00645801"/>
    <w:rsid w:val="006533BA"/>
    <w:rsid w:val="00670846"/>
    <w:rsid w:val="006814E1"/>
    <w:rsid w:val="006C338D"/>
    <w:rsid w:val="006C598B"/>
    <w:rsid w:val="006D190F"/>
    <w:rsid w:val="006D284F"/>
    <w:rsid w:val="006E1622"/>
    <w:rsid w:val="006E1CC2"/>
    <w:rsid w:val="006E451B"/>
    <w:rsid w:val="006F403B"/>
    <w:rsid w:val="00700A51"/>
    <w:rsid w:val="00700BC8"/>
    <w:rsid w:val="00703217"/>
    <w:rsid w:val="00703346"/>
    <w:rsid w:val="00713FD6"/>
    <w:rsid w:val="00722C93"/>
    <w:rsid w:val="007361EF"/>
    <w:rsid w:val="00745399"/>
    <w:rsid w:val="00762B10"/>
    <w:rsid w:val="00776A2B"/>
    <w:rsid w:val="007A7B25"/>
    <w:rsid w:val="007B02F1"/>
    <w:rsid w:val="007B47CF"/>
    <w:rsid w:val="007B7C9F"/>
    <w:rsid w:val="007D7269"/>
    <w:rsid w:val="007E087A"/>
    <w:rsid w:val="007E1A5E"/>
    <w:rsid w:val="007F14B5"/>
    <w:rsid w:val="007F175B"/>
    <w:rsid w:val="007F64D5"/>
    <w:rsid w:val="00810E76"/>
    <w:rsid w:val="00820754"/>
    <w:rsid w:val="00830AAA"/>
    <w:rsid w:val="00831364"/>
    <w:rsid w:val="008533DC"/>
    <w:rsid w:val="00865AB5"/>
    <w:rsid w:val="00867E66"/>
    <w:rsid w:val="00877D91"/>
    <w:rsid w:val="00892C24"/>
    <w:rsid w:val="00892DE3"/>
    <w:rsid w:val="008C1AA0"/>
    <w:rsid w:val="008C1CA2"/>
    <w:rsid w:val="008C684F"/>
    <w:rsid w:val="008D49AE"/>
    <w:rsid w:val="008D6212"/>
    <w:rsid w:val="008D7F4B"/>
    <w:rsid w:val="009040BC"/>
    <w:rsid w:val="0092368E"/>
    <w:rsid w:val="00923721"/>
    <w:rsid w:val="0093379E"/>
    <w:rsid w:val="0093662E"/>
    <w:rsid w:val="00941E5E"/>
    <w:rsid w:val="00942071"/>
    <w:rsid w:val="009714C3"/>
    <w:rsid w:val="009723B3"/>
    <w:rsid w:val="00977220"/>
    <w:rsid w:val="009974B9"/>
    <w:rsid w:val="009A3427"/>
    <w:rsid w:val="009A5A1C"/>
    <w:rsid w:val="009B1212"/>
    <w:rsid w:val="009C659B"/>
    <w:rsid w:val="009D0483"/>
    <w:rsid w:val="009D2689"/>
    <w:rsid w:val="009D7753"/>
    <w:rsid w:val="009E1C22"/>
    <w:rsid w:val="009E21D0"/>
    <w:rsid w:val="009F39AC"/>
    <w:rsid w:val="009F6E9C"/>
    <w:rsid w:val="00A03EA4"/>
    <w:rsid w:val="00A10E51"/>
    <w:rsid w:val="00A13B4E"/>
    <w:rsid w:val="00A147A6"/>
    <w:rsid w:val="00A219AB"/>
    <w:rsid w:val="00A22F07"/>
    <w:rsid w:val="00A40CED"/>
    <w:rsid w:val="00A41FAE"/>
    <w:rsid w:val="00A45183"/>
    <w:rsid w:val="00A535D2"/>
    <w:rsid w:val="00A71D08"/>
    <w:rsid w:val="00A8091C"/>
    <w:rsid w:val="00A83411"/>
    <w:rsid w:val="00A87A8E"/>
    <w:rsid w:val="00A90174"/>
    <w:rsid w:val="00A95AAE"/>
    <w:rsid w:val="00AA7F55"/>
    <w:rsid w:val="00AB1EC1"/>
    <w:rsid w:val="00AB702C"/>
    <w:rsid w:val="00AC01DA"/>
    <w:rsid w:val="00AC49AC"/>
    <w:rsid w:val="00AD3BBA"/>
    <w:rsid w:val="00AD67FF"/>
    <w:rsid w:val="00AE6AE5"/>
    <w:rsid w:val="00B53A76"/>
    <w:rsid w:val="00B6426C"/>
    <w:rsid w:val="00B75A2E"/>
    <w:rsid w:val="00B76B5A"/>
    <w:rsid w:val="00B826E5"/>
    <w:rsid w:val="00B82997"/>
    <w:rsid w:val="00B829DC"/>
    <w:rsid w:val="00B950D3"/>
    <w:rsid w:val="00BB5FD7"/>
    <w:rsid w:val="00BC1640"/>
    <w:rsid w:val="00BC205D"/>
    <w:rsid w:val="00BC435D"/>
    <w:rsid w:val="00BD19F7"/>
    <w:rsid w:val="00BD33A5"/>
    <w:rsid w:val="00BD6E83"/>
    <w:rsid w:val="00BF0BE0"/>
    <w:rsid w:val="00C005DB"/>
    <w:rsid w:val="00C01C88"/>
    <w:rsid w:val="00C16149"/>
    <w:rsid w:val="00C207D2"/>
    <w:rsid w:val="00C3603D"/>
    <w:rsid w:val="00C456DF"/>
    <w:rsid w:val="00C62024"/>
    <w:rsid w:val="00C629B4"/>
    <w:rsid w:val="00C824D5"/>
    <w:rsid w:val="00C878A8"/>
    <w:rsid w:val="00C94B2E"/>
    <w:rsid w:val="00CC1095"/>
    <w:rsid w:val="00CC2001"/>
    <w:rsid w:val="00CD02CD"/>
    <w:rsid w:val="00CD0FD6"/>
    <w:rsid w:val="00CD4587"/>
    <w:rsid w:val="00CD4BA5"/>
    <w:rsid w:val="00CE710D"/>
    <w:rsid w:val="00CE7194"/>
    <w:rsid w:val="00CE71C3"/>
    <w:rsid w:val="00CF16EC"/>
    <w:rsid w:val="00CF2F76"/>
    <w:rsid w:val="00D0484C"/>
    <w:rsid w:val="00D11F23"/>
    <w:rsid w:val="00D34AA1"/>
    <w:rsid w:val="00D34D75"/>
    <w:rsid w:val="00D35030"/>
    <w:rsid w:val="00D51FD5"/>
    <w:rsid w:val="00D65B14"/>
    <w:rsid w:val="00D9225B"/>
    <w:rsid w:val="00D94439"/>
    <w:rsid w:val="00DB0916"/>
    <w:rsid w:val="00DB4504"/>
    <w:rsid w:val="00DB7D06"/>
    <w:rsid w:val="00DE10C3"/>
    <w:rsid w:val="00DF2C47"/>
    <w:rsid w:val="00DF3A1D"/>
    <w:rsid w:val="00E21122"/>
    <w:rsid w:val="00E43C44"/>
    <w:rsid w:val="00E45385"/>
    <w:rsid w:val="00E50685"/>
    <w:rsid w:val="00E53EDC"/>
    <w:rsid w:val="00E61092"/>
    <w:rsid w:val="00E62413"/>
    <w:rsid w:val="00E66432"/>
    <w:rsid w:val="00E97FCA"/>
    <w:rsid w:val="00EB318B"/>
    <w:rsid w:val="00EC38E3"/>
    <w:rsid w:val="00EC52E8"/>
    <w:rsid w:val="00ED3075"/>
    <w:rsid w:val="00EF12C4"/>
    <w:rsid w:val="00F014EA"/>
    <w:rsid w:val="00F61502"/>
    <w:rsid w:val="00F62D4B"/>
    <w:rsid w:val="00F64281"/>
    <w:rsid w:val="00FB641C"/>
    <w:rsid w:val="00FD4AF9"/>
    <w:rsid w:val="00FE54CD"/>
    <w:rsid w:val="00FF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432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F6161"/>
    <w:rPr>
      <w:rFonts w:ascii="Arial" w:hAnsi="Arial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6255F"/>
    <w:rPr>
      <w:sz w:val="20"/>
      <w:szCs w:val="20"/>
    </w:rPr>
  </w:style>
  <w:style w:type="paragraph" w:customStyle="1" w:styleId="ConsPlusNormal">
    <w:name w:val="ConsPlusNormal"/>
    <w:uiPriority w:val="99"/>
    <w:rsid w:val="004106B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106B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F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65D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C65D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6232F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6232F8"/>
    <w:rPr>
      <w:color w:val="800080"/>
      <w:u w:val="single"/>
    </w:rPr>
  </w:style>
  <w:style w:type="paragraph" w:customStyle="1" w:styleId="xl65">
    <w:name w:val="xl65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70">
    <w:name w:val="xl70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1">
    <w:name w:val="xl71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2">
    <w:name w:val="xl72"/>
    <w:basedOn w:val="Normal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3">
    <w:name w:val="xl73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4">
    <w:name w:val="xl74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5">
    <w:name w:val="xl75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6">
    <w:name w:val="xl76"/>
    <w:basedOn w:val="Normal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7">
    <w:name w:val="xl77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8">
    <w:name w:val="xl78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9">
    <w:name w:val="xl79"/>
    <w:basedOn w:val="Normal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0">
    <w:name w:val="xl80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1">
    <w:name w:val="xl81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2">
    <w:name w:val="xl82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3">
    <w:name w:val="xl83"/>
    <w:basedOn w:val="Normal"/>
    <w:uiPriority w:val="99"/>
    <w:rsid w:val="006232F8"/>
    <w:pPr>
      <w:shd w:val="clear" w:color="000000" w:fill="FDE9D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4">
    <w:name w:val="xl84"/>
    <w:basedOn w:val="Normal"/>
    <w:uiPriority w:val="99"/>
    <w:rsid w:val="006232F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" w:hAnsi="Arial" w:cs="Arial"/>
      <w:b/>
      <w:bCs/>
      <w:sz w:val="27"/>
      <w:szCs w:val="27"/>
    </w:rPr>
  </w:style>
  <w:style w:type="paragraph" w:customStyle="1" w:styleId="xl86">
    <w:name w:val="xl86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 Narrow" w:hAnsi="Arial Narrow" w:cs="Arial Narrow"/>
      <w:b/>
      <w:bCs/>
      <w:sz w:val="27"/>
      <w:szCs w:val="27"/>
    </w:rPr>
  </w:style>
  <w:style w:type="paragraph" w:customStyle="1" w:styleId="xl87">
    <w:name w:val="xl87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7"/>
      <w:szCs w:val="27"/>
    </w:rPr>
  </w:style>
  <w:style w:type="paragraph" w:customStyle="1" w:styleId="xl88">
    <w:name w:val="xl88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  <w:rPr>
      <w:rFonts w:ascii="Arial Narrow" w:hAnsi="Arial Narrow" w:cs="Arial Narrow"/>
      <w:b/>
      <w:bCs/>
      <w:sz w:val="27"/>
      <w:szCs w:val="27"/>
    </w:rPr>
  </w:style>
  <w:style w:type="paragraph" w:customStyle="1" w:styleId="xl89">
    <w:name w:val="xl89"/>
    <w:basedOn w:val="Normal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7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2</Pages>
  <Words>591</Words>
  <Characters>3373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КЪЭБЭРДЕЙ - БАЛЪКЪЭР   РЕСПУБЛИКЭМ ХЫХЬЭ ЭЛЬБРУС МУНИЦИПАЛЬНЭ РАЙОНЫМ И ЩIЫПIЭ САМОУПРАВЛЕНЭМКIЭ СОВЕТ</dc:title>
  <dc:subject/>
  <dc:creator>_</dc:creator>
  <cp:keywords/>
  <dc:description/>
  <cp:lastModifiedBy>User</cp:lastModifiedBy>
  <cp:revision>11</cp:revision>
  <cp:lastPrinted>2011-12-13T07:57:00Z</cp:lastPrinted>
  <dcterms:created xsi:type="dcterms:W3CDTF">2011-11-01T14:42:00Z</dcterms:created>
  <dcterms:modified xsi:type="dcterms:W3CDTF">2011-12-15T06:37:00Z</dcterms:modified>
</cp:coreProperties>
</file>